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94" w:rsidRDefault="004B1894" w:rsidP="007A7606">
      <w:pPr>
        <w:ind w:firstLine="720"/>
        <w:rPr>
          <w:rFonts w:ascii="Times New Roman" w:hAnsi="Times New Roman"/>
        </w:rPr>
      </w:pPr>
      <w:r w:rsidRPr="00997241">
        <w:rPr>
          <w:rFonts w:ascii="Times New Roman" w:hAnsi="Times New Roman"/>
          <w:lang w:val="sr-Cyrl-CS"/>
        </w:rPr>
        <w:t>На основу чл. 5, 6, 7. и 8. Одлуке о оснивању Савета за јавну безбедност и сигурност грађана  локалне самоупрае („Сл.гласник града Врања“, бр. 29/08 и 25/12) и чл. 32. Статута града Врања („Сл.гласник града Врања“, бр. 8/15-пречишћен текст, и 1/16), Скупштина града Врања на седниц</w:t>
      </w:r>
      <w:r>
        <w:rPr>
          <w:rFonts w:ascii="Times New Roman" w:hAnsi="Times New Roman"/>
          <w:lang w:val="sr-Cyrl-CS"/>
        </w:rPr>
        <w:t>и одржаној дана</w:t>
      </w:r>
      <w:r>
        <w:rPr>
          <w:rFonts w:ascii="Times New Roman" w:hAnsi="Times New Roman"/>
        </w:rPr>
        <w:t xml:space="preserve"> 18.09.2017.године</w:t>
      </w:r>
      <w:r w:rsidRPr="00997241">
        <w:rPr>
          <w:rFonts w:ascii="Times New Roman" w:hAnsi="Times New Roman"/>
          <w:lang w:val="sr-Cyrl-CS"/>
        </w:rPr>
        <w:t>, донела је</w:t>
      </w:r>
    </w:p>
    <w:p w:rsidR="004B1894" w:rsidRPr="005E74BE" w:rsidRDefault="004B1894" w:rsidP="007A7606">
      <w:pPr>
        <w:ind w:firstLine="720"/>
        <w:rPr>
          <w:rFonts w:ascii="Times New Roman" w:hAnsi="Times New Roman"/>
        </w:rPr>
      </w:pPr>
    </w:p>
    <w:p w:rsidR="004B1894" w:rsidRPr="00997241" w:rsidRDefault="004B1894" w:rsidP="007A7606">
      <w:pPr>
        <w:spacing w:after="0"/>
        <w:ind w:firstLine="72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 xml:space="preserve">                                                   РЕШЕЊЕ О И</w:t>
      </w:r>
      <w:r>
        <w:rPr>
          <w:rFonts w:ascii="Times New Roman" w:hAnsi="Times New Roman"/>
        </w:rPr>
        <w:t>З</w:t>
      </w:r>
      <w:r w:rsidRPr="00997241">
        <w:rPr>
          <w:rFonts w:ascii="Times New Roman" w:hAnsi="Times New Roman"/>
          <w:lang w:val="sr-Cyrl-CS"/>
        </w:rPr>
        <w:t>МЕНИ</w:t>
      </w:r>
    </w:p>
    <w:p w:rsidR="004B1894" w:rsidRPr="00997241" w:rsidRDefault="004B1894" w:rsidP="007A7606">
      <w:pPr>
        <w:spacing w:after="0"/>
        <w:ind w:firstLine="72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 xml:space="preserve">РЕШЕЊА О ИЗБОРУ ЧЛАНОВА САВЕТА ЗА ЈАВНУ БЕЗБЕДНОСТ И СИГУРНОСТ </w:t>
      </w:r>
    </w:p>
    <w:p w:rsidR="004B1894" w:rsidRDefault="004B1894" w:rsidP="00717F1E">
      <w:pPr>
        <w:spacing w:after="0"/>
        <w:ind w:firstLine="720"/>
        <w:rPr>
          <w:rFonts w:ascii="Times New Roman" w:hAnsi="Times New Roman"/>
        </w:rPr>
      </w:pPr>
      <w:r w:rsidRPr="00997241">
        <w:rPr>
          <w:rFonts w:ascii="Times New Roman" w:hAnsi="Times New Roman"/>
          <w:lang w:val="sr-Cyrl-CS"/>
        </w:rPr>
        <w:t xml:space="preserve">                                  ГРАЂАНА И ЛОКАЛНЕ САМОУПРАВЕ</w:t>
      </w:r>
    </w:p>
    <w:p w:rsidR="004B1894" w:rsidRPr="005E74BE" w:rsidRDefault="004B1894" w:rsidP="00717F1E">
      <w:pPr>
        <w:spacing w:after="0"/>
        <w:ind w:firstLine="720"/>
        <w:rPr>
          <w:rFonts w:ascii="Times New Roman" w:hAnsi="Times New Roman"/>
        </w:rPr>
      </w:pPr>
    </w:p>
    <w:p w:rsidR="004B1894" w:rsidRDefault="004B1894" w:rsidP="007A7606">
      <w:pPr>
        <w:spacing w:after="0"/>
        <w:ind w:firstLine="720"/>
        <w:rPr>
          <w:rFonts w:ascii="Times New Roman" w:hAnsi="Times New Roman"/>
        </w:rPr>
      </w:pPr>
      <w:r w:rsidRPr="00997241">
        <w:rPr>
          <w:rFonts w:ascii="Times New Roman" w:hAnsi="Times New Roman"/>
          <w:lang w:val="sr-Cyrl-CS"/>
        </w:rPr>
        <w:t xml:space="preserve">                                                               </w:t>
      </w:r>
      <w:r>
        <w:rPr>
          <w:rFonts w:ascii="Times New Roman" w:hAnsi="Times New Roman"/>
          <w:lang w:val="sr-Cyrl-CS"/>
        </w:rPr>
        <w:t xml:space="preserve">      </w:t>
      </w:r>
      <w:r w:rsidRPr="00997241">
        <w:rPr>
          <w:rFonts w:ascii="Times New Roman" w:hAnsi="Times New Roman"/>
          <w:lang w:val="sr-Cyrl-CS"/>
        </w:rPr>
        <w:t xml:space="preserve">   </w:t>
      </w:r>
      <w:r w:rsidRPr="00997241">
        <w:rPr>
          <w:rFonts w:ascii="Times New Roman" w:hAnsi="Times New Roman"/>
        </w:rPr>
        <w:t>I</w:t>
      </w:r>
      <w:r w:rsidRPr="00997241">
        <w:rPr>
          <w:rFonts w:ascii="Times New Roman" w:hAnsi="Times New Roman"/>
          <w:lang w:val="sr-Cyrl-CS"/>
        </w:rPr>
        <w:t xml:space="preserve">  </w:t>
      </w:r>
    </w:p>
    <w:p w:rsidR="004B1894" w:rsidRPr="005E74BE" w:rsidRDefault="004B1894" w:rsidP="007A7606">
      <w:pPr>
        <w:spacing w:after="0"/>
        <w:ind w:firstLine="720"/>
        <w:rPr>
          <w:rFonts w:ascii="Times New Roman" w:hAnsi="Times New Roman"/>
        </w:rPr>
      </w:pPr>
    </w:p>
    <w:p w:rsidR="004B1894" w:rsidRDefault="004B1894" w:rsidP="00717F1E">
      <w:pPr>
        <w:spacing w:after="0"/>
        <w:ind w:firstLine="720"/>
        <w:rPr>
          <w:rFonts w:ascii="Times New Roman" w:hAnsi="Times New Roman"/>
        </w:rPr>
      </w:pPr>
      <w:r w:rsidRPr="00997241">
        <w:rPr>
          <w:rFonts w:ascii="Times New Roman" w:hAnsi="Times New Roman"/>
          <w:lang w:val="sr-Cyrl-CS"/>
        </w:rPr>
        <w:t xml:space="preserve">У Решењу о избору чланова савета за јавну безбедност и сигурност грађана и локалне самоуправе („Сл.гласник града Врања“, бр. 38/2016), тачка </w:t>
      </w:r>
      <w:r w:rsidRPr="00997241">
        <w:rPr>
          <w:rFonts w:ascii="Times New Roman" w:hAnsi="Times New Roman"/>
        </w:rPr>
        <w:t>I</w:t>
      </w:r>
      <w:r w:rsidRPr="00997241">
        <w:rPr>
          <w:rFonts w:ascii="Times New Roman" w:hAnsi="Times New Roman"/>
          <w:lang w:val="sr-Cyrl-CS"/>
        </w:rPr>
        <w:t xml:space="preserve"> мења се и гласи:</w:t>
      </w:r>
    </w:p>
    <w:p w:rsidR="004B1894" w:rsidRPr="005E74BE" w:rsidRDefault="004B1894" w:rsidP="00717F1E">
      <w:pPr>
        <w:spacing w:after="0"/>
        <w:ind w:firstLine="720"/>
        <w:rPr>
          <w:rFonts w:ascii="Times New Roman" w:hAnsi="Times New Roman"/>
        </w:rPr>
      </w:pPr>
    </w:p>
    <w:p w:rsidR="004B1894" w:rsidRPr="00997241" w:rsidRDefault="004B1894" w:rsidP="007A7606">
      <w:pPr>
        <w:spacing w:after="0"/>
        <w:ind w:firstLine="72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 xml:space="preserve">„ Бирају се чланови Савета за јавну безбедност и сигурност грађана и локлане самоуправе, у саставу: </w:t>
      </w:r>
    </w:p>
    <w:p w:rsidR="004B1894" w:rsidRPr="00997241" w:rsidRDefault="004B1894" w:rsidP="00E927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Слободан Миленковић, градоначелник Врања,</w:t>
      </w:r>
    </w:p>
    <w:p w:rsidR="004B1894" w:rsidRPr="00997241" w:rsidRDefault="004B1894" w:rsidP="00E927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Ненад Антић, заменик градоначелника Врања,</w:t>
      </w:r>
    </w:p>
    <w:p w:rsidR="004B1894" w:rsidRPr="00997241" w:rsidRDefault="004B1894" w:rsidP="00E927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Дејан Тричковић, председник Скупштине града Врања,</w:t>
      </w:r>
    </w:p>
    <w:p w:rsidR="004B1894" w:rsidRPr="00997241" w:rsidRDefault="004B1894" w:rsidP="00E927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Градимир Јовановић, заменик председника Скупштине града Врања,</w:t>
      </w:r>
    </w:p>
    <w:p w:rsidR="004B1894" w:rsidRPr="00997241" w:rsidRDefault="004B1894" w:rsidP="00E927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Славиша Булатовић, народни посланик,</w:t>
      </w:r>
    </w:p>
    <w:p w:rsidR="004B1894" w:rsidRPr="00997241" w:rsidRDefault="004B1894" w:rsidP="00E927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Драган Михајловић, градски правобранилац,</w:t>
      </w:r>
    </w:p>
    <w:p w:rsidR="004B1894" w:rsidRPr="00997241" w:rsidRDefault="004B1894" w:rsidP="00E927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Стојадин Станковић, председник Основног суда у Врању,</w:t>
      </w:r>
    </w:p>
    <w:p w:rsidR="004B1894" w:rsidRPr="00997241" w:rsidRDefault="004B1894" w:rsidP="00E927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Милица Петковић, в.ф. Основног јавног тужилаштва у Врању,</w:t>
      </w:r>
    </w:p>
    <w:p w:rsidR="004B1894" w:rsidRPr="00997241" w:rsidRDefault="004B1894" w:rsidP="00E927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Срећко Пејковић, начелник Пчињског управног округа,</w:t>
      </w:r>
    </w:p>
    <w:p w:rsidR="004B1894" w:rsidRPr="00997241" w:rsidRDefault="004B1894" w:rsidP="00E927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Игор Живковић, начелник Полицијске управе Врање,</w:t>
      </w:r>
    </w:p>
    <w:p w:rsidR="004B1894" w:rsidRPr="00997241" w:rsidRDefault="004B1894" w:rsidP="00E927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Иван Анђелковић, командир Полицијске станице Врање,</w:t>
      </w:r>
    </w:p>
    <w:p w:rsidR="004B1894" w:rsidRPr="00997241" w:rsidRDefault="004B1894" w:rsidP="00E927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пук. Слободан Стопа, камандант 4.бригаде Копнене војске у Врању,</w:t>
      </w:r>
    </w:p>
    <w:p w:rsidR="004B1894" w:rsidRPr="00997241" w:rsidRDefault="004B1894" w:rsidP="00E927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мајор Игор Милановић, начелник Регионалног центра Министрства одбране Ниш –Центар Министарства одбране Врање,</w:t>
      </w:r>
    </w:p>
    <w:p w:rsidR="004B1894" w:rsidRPr="00997241" w:rsidRDefault="004B1894" w:rsidP="00E927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Драган Величковић, в.д. директора Здравственог центра Врање.</w:t>
      </w:r>
    </w:p>
    <w:p w:rsidR="004B1894" w:rsidRPr="00997241" w:rsidRDefault="004B1894" w:rsidP="00E927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Јадранка Ајановић, управник Дома здравља Врање,</w:t>
      </w:r>
    </w:p>
    <w:p w:rsidR="004B1894" w:rsidRPr="00997241" w:rsidRDefault="004B1894" w:rsidP="00E927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Светлана Стојановић, в.д. директора Завода за јавно здравље,</w:t>
      </w:r>
    </w:p>
    <w:p w:rsidR="004B1894" w:rsidRPr="00997241" w:rsidRDefault="004B1894" w:rsidP="00E927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Драган Станковић, председник Суда за прекршаје у Врању,</w:t>
      </w:r>
    </w:p>
    <w:p w:rsidR="004B1894" w:rsidRPr="00997241" w:rsidRDefault="004B1894" w:rsidP="00E927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Драгана Арсић, в.д. директора Центра за социјални рад у Врању,</w:t>
      </w:r>
    </w:p>
    <w:p w:rsidR="004B1894" w:rsidRPr="005E74BE" w:rsidRDefault="004B1894" w:rsidP="00717F1E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sr-Cyrl-CS"/>
        </w:rPr>
      </w:pPr>
      <w:r w:rsidRPr="00997241">
        <w:rPr>
          <w:rFonts w:ascii="Times New Roman" w:hAnsi="Times New Roman"/>
          <w:lang w:val="sr-Cyrl-CS"/>
        </w:rPr>
        <w:t>Душан Аритоновић, начелник Градске управе града Врања.</w:t>
      </w:r>
    </w:p>
    <w:p w:rsidR="004B1894" w:rsidRDefault="004B1894" w:rsidP="005E74BE">
      <w:pPr>
        <w:pStyle w:val="ListParagraph"/>
        <w:spacing w:after="0"/>
        <w:rPr>
          <w:rFonts w:ascii="Times New Roman" w:hAnsi="Times New Roman"/>
        </w:rPr>
      </w:pPr>
    </w:p>
    <w:p w:rsidR="004B1894" w:rsidRPr="00997241" w:rsidRDefault="004B1894" w:rsidP="005E74BE">
      <w:pPr>
        <w:pStyle w:val="ListParagraph"/>
        <w:spacing w:after="0"/>
        <w:rPr>
          <w:rFonts w:ascii="Times New Roman" w:hAnsi="Times New Roman"/>
          <w:lang w:val="sr-Cyrl-CS"/>
        </w:rPr>
      </w:pPr>
    </w:p>
    <w:p w:rsidR="004B1894" w:rsidRDefault="004B1894" w:rsidP="00717F1E">
      <w:pPr>
        <w:spacing w:after="0"/>
        <w:rPr>
          <w:rFonts w:ascii="Times New Roman" w:hAnsi="Times New Roman"/>
        </w:rPr>
      </w:pPr>
      <w:r w:rsidRPr="00997241">
        <w:rPr>
          <w:rFonts w:ascii="Times New Roman" w:hAnsi="Times New Roman"/>
        </w:rPr>
        <w:t xml:space="preserve">    </w:t>
      </w:r>
      <w:r w:rsidRPr="00997241">
        <w:rPr>
          <w:rFonts w:ascii="Times New Roman" w:hAnsi="Times New Roman"/>
          <w:lang w:val="sr-Cyrl-CS"/>
        </w:rPr>
        <w:t xml:space="preserve"> </w:t>
      </w:r>
      <w:r w:rsidRPr="00997241">
        <w:rPr>
          <w:rFonts w:ascii="Times New Roman" w:hAnsi="Times New Roman"/>
        </w:rPr>
        <w:t xml:space="preserve">                                                                          </w:t>
      </w:r>
      <w:r>
        <w:rPr>
          <w:rFonts w:ascii="Times New Roman" w:hAnsi="Times New Roman"/>
          <w:lang w:val="sr-Cyrl-CS"/>
        </w:rPr>
        <w:t xml:space="preserve">    </w:t>
      </w:r>
      <w:r w:rsidRPr="00997241">
        <w:rPr>
          <w:rFonts w:ascii="Times New Roman" w:hAnsi="Times New Roman"/>
        </w:rPr>
        <w:t xml:space="preserve"> II</w:t>
      </w:r>
    </w:p>
    <w:p w:rsidR="004B1894" w:rsidRPr="00997241" w:rsidRDefault="004B1894" w:rsidP="00717F1E">
      <w:pPr>
        <w:spacing w:after="0"/>
        <w:rPr>
          <w:rFonts w:ascii="Times New Roman" w:hAnsi="Times New Roman"/>
        </w:rPr>
      </w:pPr>
    </w:p>
    <w:p w:rsidR="004B1894" w:rsidRDefault="004B1894" w:rsidP="00717F1E">
      <w:pPr>
        <w:spacing w:after="0"/>
        <w:ind w:firstLine="720"/>
        <w:rPr>
          <w:rFonts w:ascii="Times New Roman" w:hAnsi="Times New Roman"/>
        </w:rPr>
      </w:pPr>
      <w:r w:rsidRPr="00997241">
        <w:rPr>
          <w:rFonts w:ascii="Times New Roman" w:hAnsi="Times New Roman"/>
          <w:lang w:val="sr-Cyrl-CS"/>
        </w:rPr>
        <w:t>У осталим деловима Решење о избору чланова савета за јавну безбедност и сигурност грађана и локалне самоуправе („Сл.гласник града Врања“, бр. 38/2016) остаје непромењено.</w:t>
      </w:r>
    </w:p>
    <w:p w:rsidR="004B1894" w:rsidRDefault="004B1894" w:rsidP="00717F1E">
      <w:pPr>
        <w:spacing w:after="0"/>
        <w:ind w:firstLine="720"/>
        <w:rPr>
          <w:rFonts w:ascii="Times New Roman" w:hAnsi="Times New Roman"/>
        </w:rPr>
      </w:pPr>
    </w:p>
    <w:p w:rsidR="004B1894" w:rsidRPr="005E74BE" w:rsidRDefault="004B1894" w:rsidP="00717F1E">
      <w:pPr>
        <w:spacing w:after="0"/>
        <w:ind w:firstLine="720"/>
        <w:rPr>
          <w:rFonts w:ascii="Times New Roman" w:hAnsi="Times New Roman"/>
        </w:rPr>
      </w:pPr>
    </w:p>
    <w:p w:rsidR="004B1894" w:rsidRPr="00997241" w:rsidRDefault="004B1894" w:rsidP="00717F1E">
      <w:pPr>
        <w:spacing w:after="0"/>
        <w:rPr>
          <w:rFonts w:ascii="Times New Roman" w:hAnsi="Times New Roman"/>
        </w:rPr>
      </w:pPr>
      <w:r w:rsidRPr="00997241">
        <w:rPr>
          <w:rFonts w:ascii="Times New Roman" w:hAnsi="Times New Roman"/>
          <w:lang w:val="sr-Cyrl-CS"/>
        </w:rPr>
        <w:t xml:space="preserve">                                                                               </w:t>
      </w:r>
      <w:r>
        <w:rPr>
          <w:rFonts w:ascii="Times New Roman" w:hAnsi="Times New Roman"/>
          <w:lang w:val="sr-Cyrl-CS"/>
        </w:rPr>
        <w:t xml:space="preserve">   </w:t>
      </w:r>
      <w:r w:rsidRPr="00997241">
        <w:rPr>
          <w:rFonts w:ascii="Times New Roman" w:hAnsi="Times New Roman"/>
          <w:lang w:val="sr-Cyrl-CS"/>
        </w:rPr>
        <w:t xml:space="preserve"> </w:t>
      </w:r>
      <w:r w:rsidRPr="00997241">
        <w:rPr>
          <w:rFonts w:ascii="Times New Roman" w:hAnsi="Times New Roman"/>
        </w:rPr>
        <w:t>III</w:t>
      </w:r>
    </w:p>
    <w:p w:rsidR="004B1894" w:rsidRDefault="004B1894" w:rsidP="00717F1E">
      <w:pPr>
        <w:spacing w:after="0"/>
        <w:ind w:firstLine="720"/>
        <w:rPr>
          <w:rFonts w:ascii="Times New Roman" w:hAnsi="Times New Roman"/>
        </w:rPr>
      </w:pPr>
      <w:r w:rsidRPr="00997241">
        <w:rPr>
          <w:rFonts w:ascii="Times New Roman" w:hAnsi="Times New Roman"/>
          <w:lang w:val="sr-Cyrl-CS"/>
        </w:rPr>
        <w:t>Ово решење објавити у „ Службеном гласнику града Врања“.</w:t>
      </w:r>
    </w:p>
    <w:p w:rsidR="004B1894" w:rsidRDefault="004B1894" w:rsidP="00717F1E">
      <w:pPr>
        <w:spacing w:after="0"/>
        <w:ind w:firstLine="720"/>
        <w:rPr>
          <w:rFonts w:ascii="Times New Roman" w:hAnsi="Times New Roman"/>
        </w:rPr>
      </w:pPr>
    </w:p>
    <w:p w:rsidR="004B1894" w:rsidRPr="005E74BE" w:rsidRDefault="004B1894" w:rsidP="00717F1E">
      <w:pPr>
        <w:spacing w:after="0"/>
        <w:ind w:firstLine="720"/>
        <w:rPr>
          <w:rFonts w:ascii="Times New Roman" w:hAnsi="Times New Roman"/>
        </w:rPr>
      </w:pPr>
    </w:p>
    <w:p w:rsidR="004B1894" w:rsidRDefault="004B1894" w:rsidP="005E74BE">
      <w:pPr>
        <w:spacing w:after="0"/>
        <w:rPr>
          <w:rFonts w:ascii="Times New Roman" w:hAnsi="Times New Roman"/>
        </w:rPr>
      </w:pPr>
    </w:p>
    <w:p w:rsidR="004B1894" w:rsidRPr="00997241" w:rsidRDefault="004B1894" w:rsidP="005E74BE">
      <w:pPr>
        <w:spacing w:after="0"/>
        <w:ind w:firstLine="720"/>
        <w:rPr>
          <w:rFonts w:ascii="Times New Roman" w:hAnsi="Times New Roman"/>
          <w:sz w:val="20"/>
          <w:szCs w:val="20"/>
          <w:lang w:val="sr-Cyrl-CS"/>
        </w:rPr>
      </w:pPr>
    </w:p>
    <w:p w:rsidR="004B1894" w:rsidRDefault="004B1894" w:rsidP="004270FB">
      <w:pPr>
        <w:spacing w:after="0"/>
        <w:ind w:firstLine="720"/>
        <w:jc w:val="center"/>
        <w:rPr>
          <w:rFonts w:ascii="Times New Roman" w:hAnsi="Times New Roman"/>
        </w:rPr>
      </w:pPr>
      <w:r w:rsidRPr="00997241">
        <w:rPr>
          <w:rFonts w:ascii="Times New Roman" w:hAnsi="Times New Roman"/>
          <w:lang w:val="sr-Cyrl-CS"/>
        </w:rPr>
        <w:t>СКУПШТИНА ГРАДА ВРАЊА</w:t>
      </w:r>
    </w:p>
    <w:p w:rsidR="004B1894" w:rsidRPr="004270FB" w:rsidRDefault="004B1894" w:rsidP="004270FB">
      <w:pPr>
        <w:spacing w:after="0"/>
        <w:ind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18.09.2017.године, број:02-176/2017-10</w:t>
      </w:r>
    </w:p>
    <w:p w:rsidR="004B1894" w:rsidRPr="004270FB" w:rsidRDefault="004B1894" w:rsidP="005E74BE">
      <w:pPr>
        <w:spacing w:after="0"/>
        <w:ind w:firstLine="720"/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 xml:space="preserve">              </w:t>
      </w:r>
    </w:p>
    <w:p w:rsidR="004B1894" w:rsidRDefault="004B1894" w:rsidP="005E74BE">
      <w:pPr>
        <w:spacing w:after="0"/>
        <w:ind w:firstLine="720"/>
        <w:rPr>
          <w:rFonts w:ascii="Times New Roman" w:hAnsi="Times New Roman"/>
          <w:lang w:val="sr-Cyrl-CS"/>
        </w:rPr>
      </w:pPr>
    </w:p>
    <w:p w:rsidR="004B1894" w:rsidRDefault="004B1894" w:rsidP="005E74BE">
      <w:pPr>
        <w:spacing w:after="0"/>
        <w:ind w:firstLine="72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                                                                                               ПРЕДСЕДНИК СКУПШТИНЕ</w:t>
      </w:r>
    </w:p>
    <w:p w:rsidR="004B1894" w:rsidRDefault="004B1894" w:rsidP="005E74BE">
      <w:pPr>
        <w:spacing w:after="0"/>
        <w:ind w:firstLine="720"/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 xml:space="preserve">                                                                                               Дејан Тричковић, спец.двм.</w:t>
      </w:r>
      <w:r>
        <w:rPr>
          <w:rFonts w:ascii="Times New Roman" w:hAnsi="Times New Roman"/>
        </w:rPr>
        <w:t>,с.р.</w:t>
      </w:r>
    </w:p>
    <w:p w:rsidR="004B1894" w:rsidRDefault="004B1894" w:rsidP="0095498F">
      <w:pPr>
        <w:spacing w:after="0"/>
        <w:rPr>
          <w:rFonts w:ascii="Times New Roman" w:hAnsi="Times New Roman"/>
        </w:rPr>
      </w:pPr>
    </w:p>
    <w:p w:rsidR="004B1894" w:rsidRDefault="004B1894" w:rsidP="0095498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ТАЧНОСТ ПРЕПИСА ОВЕРАВА:                                                    СЕКРЕТАР СКУПШТИНЕ</w:t>
      </w:r>
    </w:p>
    <w:p w:rsidR="004B1894" w:rsidRPr="00C62914" w:rsidRDefault="004B1894" w:rsidP="0095498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Марко Тричковић</w:t>
      </w:r>
    </w:p>
    <w:p w:rsidR="004B1894" w:rsidRPr="005E74BE" w:rsidRDefault="004B1894" w:rsidP="00717F1E">
      <w:pPr>
        <w:spacing w:after="0"/>
        <w:ind w:firstLine="720"/>
        <w:rPr>
          <w:rFonts w:ascii="Times New Roman" w:hAnsi="Times New Roman"/>
        </w:rPr>
      </w:pPr>
    </w:p>
    <w:p w:rsidR="004B1894" w:rsidRDefault="004B1894" w:rsidP="00717F1E">
      <w:pPr>
        <w:spacing w:after="0"/>
        <w:ind w:firstLine="720"/>
        <w:rPr>
          <w:rFonts w:ascii="Times New Roman" w:hAnsi="Times New Roman"/>
        </w:rPr>
      </w:pPr>
    </w:p>
    <w:p w:rsidR="004B1894" w:rsidRDefault="004B1894" w:rsidP="00717F1E">
      <w:pPr>
        <w:spacing w:after="0"/>
        <w:ind w:firstLine="720"/>
        <w:rPr>
          <w:rFonts w:ascii="Times New Roman" w:hAnsi="Times New Roman"/>
        </w:rPr>
      </w:pPr>
    </w:p>
    <w:p w:rsidR="004B1894" w:rsidRDefault="004B1894" w:rsidP="00717F1E">
      <w:pPr>
        <w:spacing w:after="0"/>
        <w:ind w:firstLine="720"/>
        <w:rPr>
          <w:rFonts w:ascii="Times New Roman" w:hAnsi="Times New Roman"/>
        </w:rPr>
      </w:pPr>
    </w:p>
    <w:p w:rsidR="004B1894" w:rsidRDefault="004B1894" w:rsidP="00717F1E">
      <w:pPr>
        <w:spacing w:after="0"/>
        <w:ind w:firstLine="720"/>
        <w:rPr>
          <w:rFonts w:ascii="Times New Roman" w:hAnsi="Times New Roman"/>
        </w:rPr>
      </w:pPr>
    </w:p>
    <w:p w:rsidR="004B1894" w:rsidRPr="00570BC8" w:rsidRDefault="004B1894" w:rsidP="00717F1E">
      <w:pPr>
        <w:spacing w:after="0"/>
        <w:ind w:firstLine="720"/>
        <w:rPr>
          <w:rFonts w:ascii="Times New Roman" w:hAnsi="Times New Roman"/>
        </w:rPr>
      </w:pPr>
    </w:p>
    <w:p w:rsidR="004B1894" w:rsidRDefault="004B1894" w:rsidP="00717F1E">
      <w:pPr>
        <w:pStyle w:val="ListParagraph"/>
        <w:spacing w:after="0"/>
        <w:ind w:left="1080"/>
        <w:rPr>
          <w:rFonts w:ascii="Times New Roman" w:hAnsi="Times New Roman"/>
          <w:lang w:val="sr-Cyrl-CS"/>
        </w:rPr>
      </w:pPr>
    </w:p>
    <w:p w:rsidR="004B1894" w:rsidRPr="00E927AA" w:rsidRDefault="004B1894" w:rsidP="00717F1E">
      <w:pPr>
        <w:pStyle w:val="ListParagraph"/>
        <w:spacing w:after="0"/>
        <w:ind w:left="1080"/>
        <w:rPr>
          <w:rFonts w:ascii="Times New Roman" w:hAnsi="Times New Roman"/>
          <w:lang w:val="sr-Cyrl-CS"/>
        </w:rPr>
      </w:pPr>
    </w:p>
    <w:sectPr w:rsidR="004B1894" w:rsidRPr="00E927AA" w:rsidSect="00C94B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137BB"/>
    <w:multiLevelType w:val="hybridMultilevel"/>
    <w:tmpl w:val="B2C6C340"/>
    <w:lvl w:ilvl="0" w:tplc="0C7897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3AB7"/>
    <w:rsid w:val="00010D74"/>
    <w:rsid w:val="00070A25"/>
    <w:rsid w:val="00182D99"/>
    <w:rsid w:val="00280859"/>
    <w:rsid w:val="0037080D"/>
    <w:rsid w:val="00392B8D"/>
    <w:rsid w:val="003954C2"/>
    <w:rsid w:val="003C1803"/>
    <w:rsid w:val="004270FB"/>
    <w:rsid w:val="00440298"/>
    <w:rsid w:val="004B1894"/>
    <w:rsid w:val="004E4816"/>
    <w:rsid w:val="00553068"/>
    <w:rsid w:val="00570BC8"/>
    <w:rsid w:val="00590A51"/>
    <w:rsid w:val="005C55DC"/>
    <w:rsid w:val="005E74BE"/>
    <w:rsid w:val="0060350E"/>
    <w:rsid w:val="00717F1E"/>
    <w:rsid w:val="00797AE5"/>
    <w:rsid w:val="007A7606"/>
    <w:rsid w:val="007B1FE7"/>
    <w:rsid w:val="007F48D9"/>
    <w:rsid w:val="00873AB7"/>
    <w:rsid w:val="008D7E4B"/>
    <w:rsid w:val="00916DF8"/>
    <w:rsid w:val="0095498F"/>
    <w:rsid w:val="00997241"/>
    <w:rsid w:val="009B5F03"/>
    <w:rsid w:val="00A11683"/>
    <w:rsid w:val="00A32453"/>
    <w:rsid w:val="00B05011"/>
    <w:rsid w:val="00B52862"/>
    <w:rsid w:val="00BC22AA"/>
    <w:rsid w:val="00C62914"/>
    <w:rsid w:val="00C94BF8"/>
    <w:rsid w:val="00CA2891"/>
    <w:rsid w:val="00E927AA"/>
    <w:rsid w:val="00ED6A41"/>
    <w:rsid w:val="00F63DE0"/>
    <w:rsid w:val="00FA7F53"/>
    <w:rsid w:val="00FD3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BF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927AA"/>
    <w:pPr>
      <w:ind w:left="720"/>
      <w:contextualSpacing/>
    </w:pPr>
  </w:style>
  <w:style w:type="paragraph" w:customStyle="1" w:styleId="CharCharChar1CharCharCharCharCharCharCharChar">
    <w:name w:val="Char Char Char1 Char Char Char Char Char Char Char Char"/>
    <w:basedOn w:val="Normal"/>
    <w:uiPriority w:val="99"/>
    <w:semiHidden/>
    <w:rsid w:val="00FA7F53"/>
    <w:pPr>
      <w:spacing w:after="160" w:line="240" w:lineRule="exact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169</TotalTime>
  <Pages>2</Pages>
  <Words>431</Words>
  <Characters>2463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szlatkovic</dc:creator>
  <cp:keywords/>
  <dc:description/>
  <cp:lastModifiedBy>sdjokovic</cp:lastModifiedBy>
  <cp:revision>13</cp:revision>
  <cp:lastPrinted>2017-09-18T10:59:00Z</cp:lastPrinted>
  <dcterms:created xsi:type="dcterms:W3CDTF">2017-08-16T06:31:00Z</dcterms:created>
  <dcterms:modified xsi:type="dcterms:W3CDTF">2017-09-19T07:46:00Z</dcterms:modified>
</cp:coreProperties>
</file>